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778C5" w14:textId="77777777" w:rsidR="00640B3B" w:rsidRPr="006F3B86" w:rsidRDefault="00451B89" w:rsidP="0055557B">
      <w:pPr>
        <w:pStyle w:val="Heading2"/>
        <w:rPr>
          <w:rFonts w:ascii="Arial" w:hAnsi="Arial" w:cs="Arial"/>
        </w:rPr>
      </w:pPr>
      <w:r w:rsidRPr="006F3B86">
        <w:rPr>
          <w:rFonts w:ascii="Arial" w:hAnsi="Arial" w:cs="Arial"/>
        </w:rPr>
        <w:t>Form T</w:t>
      </w:r>
      <w:proofErr w:type="gramStart"/>
      <w:r w:rsidRPr="006F3B86">
        <w:rPr>
          <w:rFonts w:ascii="Arial" w:hAnsi="Arial" w:cs="Arial"/>
        </w:rPr>
        <w:t xml:space="preserve">7 </w:t>
      </w:r>
      <w:r w:rsidR="00170D76" w:rsidRPr="006F3B86">
        <w:rPr>
          <w:rFonts w:ascii="Arial" w:hAnsi="Arial" w:cs="Arial"/>
        </w:rPr>
        <w:t>:</w:t>
      </w:r>
      <w:proofErr w:type="gramEnd"/>
      <w:r w:rsidR="00170D76" w:rsidRPr="006F3B86">
        <w:rPr>
          <w:rFonts w:ascii="Arial" w:hAnsi="Arial" w:cs="Arial"/>
        </w:rPr>
        <w:t xml:space="preserve"> Freedom of </w:t>
      </w:r>
      <w:r w:rsidR="00640B3B" w:rsidRPr="006F3B86">
        <w:rPr>
          <w:rFonts w:ascii="Arial" w:hAnsi="Arial" w:cs="Arial"/>
        </w:rPr>
        <w:t xml:space="preserve"> </w:t>
      </w:r>
      <w:r w:rsidR="00170D76" w:rsidRPr="006F3B86">
        <w:rPr>
          <w:rFonts w:ascii="Arial" w:hAnsi="Arial" w:cs="Arial"/>
        </w:rPr>
        <w:t>Information</w:t>
      </w: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587"/>
        <w:gridCol w:w="6399"/>
      </w:tblGrid>
      <w:tr w:rsidR="00170D76" w:rsidRPr="006F3B86" w14:paraId="6C3D0287" w14:textId="77777777" w:rsidTr="007772AD">
        <w:trPr>
          <w:trHeight w:val="567"/>
        </w:trPr>
        <w:tc>
          <w:tcPr>
            <w:tcW w:w="3587" w:type="dxa"/>
            <w:shd w:val="clear" w:color="auto" w:fill="EFEFEF"/>
            <w:vAlign w:val="center"/>
          </w:tcPr>
          <w:p w14:paraId="02A11E4C" w14:textId="77777777" w:rsidR="00170D76" w:rsidRPr="006F3B86" w:rsidRDefault="00170D76" w:rsidP="007772AD">
            <w:pPr>
              <w:pStyle w:val="Intro"/>
              <w:rPr>
                <w:rFonts w:ascii="Arial" w:hAnsi="Arial" w:cs="Arial"/>
              </w:rPr>
            </w:pPr>
          </w:p>
        </w:tc>
        <w:tc>
          <w:tcPr>
            <w:tcW w:w="6399" w:type="dxa"/>
            <w:shd w:val="clear" w:color="auto" w:fill="EFEFEF"/>
            <w:vAlign w:val="center"/>
          </w:tcPr>
          <w:p w14:paraId="7A13FF7B" w14:textId="77777777" w:rsidR="00170D76" w:rsidRPr="006F3B86" w:rsidRDefault="00170D76" w:rsidP="007772AD">
            <w:pPr>
              <w:pStyle w:val="Intro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Information submitted and considered by the tenderer as confidential/commercially sensitive under FOI Act 2000</w:t>
            </w:r>
          </w:p>
        </w:tc>
      </w:tr>
      <w:tr w:rsidR="00170D76" w:rsidRPr="006F3B86" w14:paraId="140EF9BD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7B96D4B9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Document submitted</w:t>
            </w:r>
          </w:p>
        </w:tc>
        <w:tc>
          <w:tcPr>
            <w:tcW w:w="6399" w:type="dxa"/>
            <w:shd w:val="clear" w:color="auto" w:fill="auto"/>
          </w:tcPr>
          <w:p w14:paraId="646BBBC2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2098FE82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1D8F8F98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Section/paragraph of document</w:t>
            </w:r>
          </w:p>
        </w:tc>
        <w:tc>
          <w:tcPr>
            <w:tcW w:w="6399" w:type="dxa"/>
            <w:shd w:val="clear" w:color="auto" w:fill="auto"/>
          </w:tcPr>
          <w:p w14:paraId="27847C15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637601DD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286882A4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Specify the information/wording considered to be confidential/commercially sensitive</w:t>
            </w:r>
          </w:p>
        </w:tc>
        <w:tc>
          <w:tcPr>
            <w:tcW w:w="6399" w:type="dxa"/>
            <w:shd w:val="clear" w:color="auto" w:fill="auto"/>
          </w:tcPr>
          <w:p w14:paraId="4C689702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1C68CC3F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413268D5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Reasons/justifications for information being confidential/commercially sensitive</w:t>
            </w:r>
          </w:p>
        </w:tc>
        <w:tc>
          <w:tcPr>
            <w:tcW w:w="6399" w:type="dxa"/>
            <w:shd w:val="clear" w:color="auto" w:fill="auto"/>
          </w:tcPr>
          <w:p w14:paraId="45EC7C49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0C47002D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7B704A8D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Timescale which information under (3) shall be confidential</w:t>
            </w:r>
          </w:p>
        </w:tc>
        <w:tc>
          <w:tcPr>
            <w:tcW w:w="6399" w:type="dxa"/>
            <w:shd w:val="clear" w:color="auto" w:fill="auto"/>
          </w:tcPr>
          <w:p w14:paraId="1DE8EFDF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6CAE02C8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1ADE80BD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Specify exemption – Confidential or Commercially Sensitive</w:t>
            </w:r>
          </w:p>
        </w:tc>
        <w:tc>
          <w:tcPr>
            <w:tcW w:w="6399" w:type="dxa"/>
            <w:shd w:val="clear" w:color="auto" w:fill="auto"/>
          </w:tcPr>
          <w:p w14:paraId="64FD8396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</w:tbl>
    <w:p w14:paraId="6AADA512" w14:textId="77777777" w:rsidR="00170D76" w:rsidRPr="006F3B86" w:rsidRDefault="00170D76" w:rsidP="00170D76">
      <w:pPr>
        <w:rPr>
          <w:rFonts w:ascii="Arial" w:hAnsi="Arial" w:cs="Arial"/>
        </w:rPr>
      </w:pPr>
    </w:p>
    <w:p w14:paraId="22A28B77" w14:textId="77777777" w:rsidR="00170D76" w:rsidRPr="006F3B86" w:rsidRDefault="00170D76" w:rsidP="00170D76">
      <w:pPr>
        <w:rPr>
          <w:rFonts w:ascii="Arial" w:hAnsi="Arial" w:cs="Arial"/>
        </w:rPr>
      </w:pPr>
      <w:r w:rsidRPr="006F3B86">
        <w:rPr>
          <w:rFonts w:ascii="Arial" w:hAnsi="Arial" w:cs="Arial"/>
        </w:rPr>
        <w:t>Tenderers should copy this schedule and submit additional sheets if necessary.</w:t>
      </w:r>
    </w:p>
    <w:p w14:paraId="50CD2B99" w14:textId="77777777" w:rsidR="00170D76" w:rsidRPr="006F3B86" w:rsidRDefault="00170D76" w:rsidP="00170D76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261"/>
        <w:gridCol w:w="3827"/>
      </w:tblGrid>
      <w:tr w:rsidR="00170D76" w:rsidRPr="006F3B86" w14:paraId="1A2CDB43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6A0E5E7A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Name of tenderer</w:t>
            </w:r>
          </w:p>
        </w:tc>
        <w:tc>
          <w:tcPr>
            <w:tcW w:w="3827" w:type="dxa"/>
            <w:shd w:val="clear" w:color="auto" w:fill="auto"/>
          </w:tcPr>
          <w:p w14:paraId="444B5C9D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609927C6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45E46637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Address of tenderer</w:t>
            </w:r>
          </w:p>
          <w:p w14:paraId="663233C1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  <w:p w14:paraId="2EF862E8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  <w:p w14:paraId="09F7386C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</w:tcPr>
          <w:p w14:paraId="6C3C4E6A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50A3D65A" w14:textId="77777777" w:rsidTr="007772AD">
        <w:trPr>
          <w:trHeight w:val="340"/>
        </w:trPr>
        <w:tc>
          <w:tcPr>
            <w:tcW w:w="7088" w:type="dxa"/>
            <w:gridSpan w:val="2"/>
            <w:shd w:val="clear" w:color="auto" w:fill="EFEFEF"/>
          </w:tcPr>
          <w:p w14:paraId="6E97CD17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Signed on behalf of Tenderer by:</w:t>
            </w:r>
          </w:p>
        </w:tc>
      </w:tr>
      <w:tr w:rsidR="00170D76" w:rsidRPr="006F3B86" w14:paraId="2EE8E403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38632339" w14:textId="77777777" w:rsidR="00170D76" w:rsidRPr="006F3B86" w:rsidRDefault="00170D76" w:rsidP="007772AD">
            <w:pPr>
              <w:pStyle w:val="NoSpacing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Name</w:t>
            </w:r>
          </w:p>
        </w:tc>
        <w:tc>
          <w:tcPr>
            <w:tcW w:w="3827" w:type="dxa"/>
            <w:shd w:val="clear" w:color="auto" w:fill="auto"/>
          </w:tcPr>
          <w:p w14:paraId="4E4B0418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0093CD81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37801205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Email address</w:t>
            </w:r>
          </w:p>
        </w:tc>
        <w:tc>
          <w:tcPr>
            <w:tcW w:w="3827" w:type="dxa"/>
            <w:shd w:val="clear" w:color="auto" w:fill="auto"/>
          </w:tcPr>
          <w:p w14:paraId="474015DE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5F6F426C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413F77E6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Signature</w:t>
            </w:r>
          </w:p>
        </w:tc>
        <w:tc>
          <w:tcPr>
            <w:tcW w:w="3827" w:type="dxa"/>
            <w:shd w:val="clear" w:color="auto" w:fill="auto"/>
          </w:tcPr>
          <w:p w14:paraId="3AE78893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3E8B975C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4A540CF7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Date</w:t>
            </w:r>
          </w:p>
        </w:tc>
        <w:tc>
          <w:tcPr>
            <w:tcW w:w="3827" w:type="dxa"/>
            <w:shd w:val="clear" w:color="auto" w:fill="auto"/>
          </w:tcPr>
          <w:p w14:paraId="15823082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</w:tbl>
    <w:p w14:paraId="0C3A7DBD" w14:textId="77777777" w:rsidR="00170D76" w:rsidRPr="006F3B86" w:rsidRDefault="00170D76" w:rsidP="00170D76">
      <w:pPr>
        <w:rPr>
          <w:rFonts w:ascii="Arial" w:hAnsi="Arial" w:cs="Arial"/>
        </w:rPr>
      </w:pPr>
    </w:p>
    <w:p w14:paraId="3AF682EB" w14:textId="77777777" w:rsidR="00640B3B" w:rsidRPr="006F3B86" w:rsidRDefault="00640B3B" w:rsidP="00640B3B">
      <w:pPr>
        <w:rPr>
          <w:rFonts w:ascii="Arial" w:hAnsi="Arial" w:cs="Arial"/>
        </w:rPr>
      </w:pPr>
    </w:p>
    <w:sectPr w:rsidR="00640B3B" w:rsidRPr="006F3B86" w:rsidSect="00A91041">
      <w:headerReference w:type="default" r:id="rId12"/>
      <w:footerReference w:type="default" r:id="rId13"/>
      <w:pgSz w:w="11906" w:h="16838"/>
      <w:pgMar w:top="3398" w:right="849" w:bottom="720" w:left="720" w:header="0" w:footer="43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1B577" w14:textId="77777777" w:rsidR="003944AC" w:rsidRDefault="003944AC" w:rsidP="004B244A">
      <w:r>
        <w:separator/>
      </w:r>
    </w:p>
  </w:endnote>
  <w:endnote w:type="continuationSeparator" w:id="0">
    <w:p w14:paraId="0566D93E" w14:textId="77777777" w:rsidR="003944AC" w:rsidRDefault="003944AC" w:rsidP="004B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CB202" w14:textId="10275EEF" w:rsidR="00675CBB" w:rsidRDefault="009C6E23" w:rsidP="003B455D">
    <w:pPr>
      <w:pStyle w:val="Header"/>
      <w:pBdr>
        <w:top w:val="single" w:sz="4" w:space="1" w:color="808080"/>
      </w:pBdr>
      <w:tabs>
        <w:tab w:val="clear" w:pos="4513"/>
        <w:tab w:val="clear" w:pos="9026"/>
      </w:tabs>
      <w:jc w:val="center"/>
      <w:rPr>
        <w:color w:val="808080" w:themeColor="background1" w:themeShade="80"/>
        <w:sz w:val="16"/>
      </w:rPr>
    </w:pPr>
    <w:r>
      <w:rPr>
        <w:noProof/>
        <w:color w:val="808080" w:themeColor="background1" w:themeShade="80"/>
        <w:sz w:val="16"/>
        <w:lang w:eastAsia="en-GB" w:bidi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5EA578" wp14:editId="67FEBAF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5e764e36aa5e30d1bb21ad2a" descr="{&quot;HashCode&quot;:2696513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5795C9" w14:textId="77777777" w:rsidR="009C6E23" w:rsidRPr="009C6E23" w:rsidRDefault="009C6E23" w:rsidP="009C6E23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C6E2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e764e36aa5e30d1bb21ad2a" o:spid="_x0000_s1026" type="#_x0000_t202" alt="{&quot;HashCode&quot;:269651335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" o:allowincell="f" filled="f" stroked="f" strokeweight=".5pt">
              <v:fill o:detectmouseclick="t"/>
              <v:textbox inset="20pt,0,,0">
                <w:txbxContent>
                  <w:p w:rsidR="009C6E23" w:rsidRPr="009C6E23" w:rsidRDefault="009C6E23" w:rsidP="009C6E23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C6E23">
                      <w:rPr>
                        <w:rFonts w:ascii="Calibri" w:hAnsi="Calibri" w:cs="Calibri"/>
                        <w:color w:val="000000"/>
                        <w:sz w:val="20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471FD" w:rsidRPr="00451B89">
      <w:rPr>
        <w:color w:val="808080" w:themeColor="background1" w:themeShade="80"/>
        <w:sz w:val="16"/>
      </w:rPr>
      <w:t>F</w:t>
    </w:r>
    <w:r w:rsidR="00451B89" w:rsidRPr="00451B89">
      <w:rPr>
        <w:color w:val="808080" w:themeColor="background1" w:themeShade="80"/>
        <w:sz w:val="16"/>
      </w:rPr>
      <w:t xml:space="preserve">orm T7 - </w:t>
    </w:r>
    <w:r w:rsidR="0055557B" w:rsidRPr="00451B89">
      <w:rPr>
        <w:color w:val="808080" w:themeColor="background1" w:themeShade="80"/>
        <w:sz w:val="16"/>
      </w:rPr>
      <w:t>Freedom of Information</w:t>
    </w:r>
    <w:r w:rsidR="00A02FA0" w:rsidRPr="00451B89">
      <w:rPr>
        <w:color w:val="808080" w:themeColor="background1" w:themeShade="80"/>
        <w:sz w:val="16"/>
      </w:rPr>
      <w:t xml:space="preserve"> </w:t>
    </w:r>
    <w:r w:rsidR="00451B89" w:rsidRPr="00451B89">
      <w:rPr>
        <w:color w:val="808080" w:themeColor="background1" w:themeShade="80"/>
        <w:sz w:val="16"/>
      </w:rPr>
      <w:t xml:space="preserve"> </w:t>
    </w:r>
    <w:r w:rsidR="003B455D">
      <w:rPr>
        <w:color w:val="808080" w:themeColor="background1" w:themeShade="80"/>
        <w:sz w:val="16"/>
      </w:rPr>
      <w:t xml:space="preserve">   Tender Reference: </w:t>
    </w:r>
    <w:r w:rsidR="009D353D">
      <w:rPr>
        <w:color w:val="808080" w:themeColor="background1" w:themeShade="80"/>
        <w:sz w:val="16"/>
      </w:rPr>
      <w:t>PROC LREH ITT/330</w:t>
    </w:r>
    <w:r w:rsidR="003B455D">
      <w:rPr>
        <w:color w:val="808080" w:themeColor="background1" w:themeShade="80"/>
        <w:sz w:val="16"/>
      </w:rPr>
      <w:t xml:space="preserve"> </w:t>
    </w:r>
    <w:r w:rsidR="00675CBB">
      <w:rPr>
        <w:color w:val="808080" w:themeColor="background1" w:themeShade="80"/>
        <w:sz w:val="16"/>
      </w:rPr>
      <w:tab/>
      <w:t xml:space="preserve">  </w:t>
    </w:r>
    <w:r w:rsidR="00451B89">
      <w:rPr>
        <w:color w:val="808080" w:themeColor="background1" w:themeShade="80"/>
        <w:sz w:val="16"/>
      </w:rPr>
      <w:t xml:space="preserve"> </w:t>
    </w:r>
    <w:r>
      <w:rPr>
        <w:color w:val="808080" w:themeColor="background1" w:themeShade="80"/>
        <w:sz w:val="16"/>
      </w:rPr>
      <w:t>Control Document July</w:t>
    </w:r>
    <w:r w:rsidR="00675CBB">
      <w:rPr>
        <w:color w:val="808080" w:themeColor="background1" w:themeShade="80"/>
        <w:sz w:val="16"/>
      </w:rPr>
      <w:t xml:space="preserve"> </w:t>
    </w:r>
    <w:r>
      <w:rPr>
        <w:color w:val="808080" w:themeColor="background1" w:themeShade="80"/>
        <w:sz w:val="16"/>
      </w:rPr>
      <w:t>2018</w:t>
    </w:r>
  </w:p>
  <w:p w14:paraId="0875DDD5" w14:textId="77777777" w:rsidR="00675CBB" w:rsidRDefault="00675CBB" w:rsidP="00675CBB">
    <w:pPr>
      <w:pStyle w:val="Header"/>
      <w:pBdr>
        <w:top w:val="single" w:sz="4" w:space="1" w:color="808080"/>
      </w:pBdr>
      <w:tabs>
        <w:tab w:val="clear" w:pos="4513"/>
        <w:tab w:val="clear" w:pos="9026"/>
      </w:tabs>
      <w:jc w:val="both"/>
      <w:rPr>
        <w:color w:val="808080" w:themeColor="background1" w:themeShade="80"/>
        <w:sz w:val="16"/>
      </w:rPr>
    </w:pPr>
  </w:p>
  <w:p w14:paraId="2CCBE575" w14:textId="77777777" w:rsidR="00451B89" w:rsidRDefault="006471FD" w:rsidP="00675CBB">
    <w:pPr>
      <w:pStyle w:val="Header"/>
      <w:pBdr>
        <w:top w:val="single" w:sz="4" w:space="1" w:color="808080"/>
      </w:pBdr>
      <w:tabs>
        <w:tab w:val="clear" w:pos="4513"/>
        <w:tab w:val="clear" w:pos="9026"/>
      </w:tabs>
      <w:jc w:val="both"/>
    </w:pPr>
    <w:r>
      <w:tab/>
    </w:r>
    <w:r>
      <w:tab/>
    </w:r>
  </w:p>
  <w:p w14:paraId="252E925F" w14:textId="77777777" w:rsidR="006471FD" w:rsidRPr="00451B89" w:rsidRDefault="006471FD" w:rsidP="00451B89">
    <w:pPr>
      <w:pStyle w:val="Header"/>
      <w:pBdr>
        <w:top w:val="single" w:sz="4" w:space="1" w:color="808080"/>
      </w:pBdr>
      <w:tabs>
        <w:tab w:val="clear" w:pos="4513"/>
        <w:tab w:val="clear" w:pos="9026"/>
        <w:tab w:val="left" w:pos="6291"/>
      </w:tabs>
      <w:jc w:val="center"/>
    </w:pPr>
    <w:r w:rsidRPr="001A07E0">
      <w:rPr>
        <w:color w:val="808080"/>
        <w:sz w:val="16"/>
        <w:szCs w:val="16"/>
      </w:rPr>
      <w:fldChar w:fldCharType="begin"/>
    </w:r>
    <w:r w:rsidRPr="001A07E0">
      <w:rPr>
        <w:color w:val="808080"/>
        <w:sz w:val="16"/>
        <w:szCs w:val="16"/>
      </w:rPr>
      <w:instrText xml:space="preserve"> PAGE  \* Arabic  \* MERGEFORMAT </w:instrText>
    </w:r>
    <w:r w:rsidRPr="001A07E0">
      <w:rPr>
        <w:color w:val="808080"/>
        <w:sz w:val="16"/>
        <w:szCs w:val="16"/>
      </w:rPr>
      <w:fldChar w:fldCharType="separate"/>
    </w:r>
    <w:r w:rsidR="00A476AC">
      <w:rPr>
        <w:noProof/>
        <w:color w:val="808080"/>
        <w:sz w:val="16"/>
        <w:szCs w:val="16"/>
      </w:rPr>
      <w:t>1</w:t>
    </w:r>
    <w:r w:rsidRPr="001A07E0">
      <w:rPr>
        <w:color w:val="808080"/>
        <w:sz w:val="16"/>
        <w:szCs w:val="16"/>
      </w:rPr>
      <w:fldChar w:fldCharType="end"/>
    </w:r>
    <w:r w:rsidRPr="001A07E0">
      <w:rPr>
        <w:color w:val="808080"/>
        <w:sz w:val="16"/>
        <w:szCs w:val="16"/>
      </w:rPr>
      <w:t xml:space="preserve"> of </w:t>
    </w:r>
    <w:r w:rsidRPr="001A07E0">
      <w:rPr>
        <w:color w:val="808080"/>
        <w:sz w:val="16"/>
        <w:szCs w:val="16"/>
      </w:rPr>
      <w:fldChar w:fldCharType="begin"/>
    </w:r>
    <w:r w:rsidRPr="001A07E0">
      <w:rPr>
        <w:color w:val="808080"/>
        <w:sz w:val="16"/>
        <w:szCs w:val="16"/>
      </w:rPr>
      <w:instrText xml:space="preserve"> NUMPAGES  \# "0" \* Arabic  \* MERGEFORMAT </w:instrText>
    </w:r>
    <w:r w:rsidRPr="001A07E0">
      <w:rPr>
        <w:color w:val="808080"/>
        <w:sz w:val="16"/>
        <w:szCs w:val="16"/>
      </w:rPr>
      <w:fldChar w:fldCharType="separate"/>
    </w:r>
    <w:r w:rsidR="00A476AC">
      <w:rPr>
        <w:noProof/>
        <w:color w:val="808080"/>
        <w:sz w:val="16"/>
        <w:szCs w:val="16"/>
      </w:rPr>
      <w:t>1</w:t>
    </w:r>
    <w:r w:rsidRPr="001A07E0">
      <w:rPr>
        <w:color w:val="808080"/>
        <w:sz w:val="16"/>
        <w:szCs w:val="16"/>
      </w:rPr>
      <w:fldChar w:fldCharType="end"/>
    </w:r>
  </w:p>
  <w:p w14:paraId="06B20A53" w14:textId="77777777" w:rsidR="006471FD" w:rsidRDefault="006471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4C8E5" w14:textId="77777777" w:rsidR="003944AC" w:rsidRDefault="003944AC" w:rsidP="004B244A">
      <w:r>
        <w:separator/>
      </w:r>
    </w:p>
  </w:footnote>
  <w:footnote w:type="continuationSeparator" w:id="0">
    <w:p w14:paraId="461DD928" w14:textId="77777777" w:rsidR="003944AC" w:rsidRDefault="003944AC" w:rsidP="004B2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6ADFA" w14:textId="77777777" w:rsidR="00E25D5D" w:rsidRDefault="00E25D5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693A3AEE" w14:textId="77777777" w:rsidR="00A91041" w:rsidRDefault="00A91041" w:rsidP="00A91041">
    <w:pPr>
      <w:pStyle w:val="Header"/>
      <w:tabs>
        <w:tab w:val="clear" w:pos="4513"/>
        <w:tab w:val="clear" w:pos="9026"/>
        <w:tab w:val="left" w:pos="8115"/>
      </w:tabs>
      <w:ind w:hanging="284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79F3B77D" wp14:editId="5CB125B0">
          <wp:simplePos x="0" y="0"/>
          <wp:positionH relativeFrom="column">
            <wp:posOffset>4733925</wp:posOffset>
          </wp:positionH>
          <wp:positionV relativeFrom="paragraph">
            <wp:posOffset>118111</wp:posOffset>
          </wp:positionV>
          <wp:extent cx="1438275" cy="1374352"/>
          <wp:effectExtent l="0" t="0" r="0" b="0"/>
          <wp:wrapNone/>
          <wp:docPr id="75" name="Picture 75" descr="Image result for ERDF  conta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RDF  contact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441511" cy="1377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6458A5F8" wp14:editId="37E3FCCD">
          <wp:extent cx="1447800" cy="1190625"/>
          <wp:effectExtent l="0" t="0" r="0" b="9525"/>
          <wp:docPr id="76" name="Picture 76" descr="C:\Users\786251\Pictures\University of Derby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786251\Pictures\University of Derby 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94D556A" w14:textId="5EAFF3E0" w:rsidR="00E25D5D" w:rsidRDefault="00E25D5D" w:rsidP="00224512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ind w:hanging="567"/>
      <w:rPr>
        <w:color w:val="808080"/>
        <w:sz w:val="16"/>
        <w:szCs w:val="16"/>
      </w:rPr>
    </w:pPr>
  </w:p>
  <w:p w14:paraId="26D2BE9E" w14:textId="77777777" w:rsidR="00A476AC" w:rsidRDefault="00A476AC" w:rsidP="00224512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ind w:hanging="567"/>
      <w:rPr>
        <w:color w:val="808080"/>
        <w:sz w:val="16"/>
        <w:szCs w:val="16"/>
      </w:rPr>
    </w:pPr>
  </w:p>
  <w:p w14:paraId="7DE777A8" w14:textId="77777777" w:rsidR="00A476AC" w:rsidRPr="00A476AC" w:rsidRDefault="00A476AC" w:rsidP="00224512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ind w:hanging="567"/>
      <w:rPr>
        <w:i/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          (</w:t>
    </w:r>
    <w:r>
      <w:rPr>
        <w:i/>
        <w:color w:val="808080"/>
        <w:sz w:val="16"/>
        <w:szCs w:val="16"/>
      </w:rPr>
      <w:t>Tendering Organisation</w:t>
    </w:r>
    <w:r w:rsidRPr="00A476AC">
      <w:rPr>
        <w:i/>
        <w:color w:val="80808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AD0475"/>
    <w:multiLevelType w:val="hybridMultilevel"/>
    <w:tmpl w:val="08D2D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AC26AC"/>
    <w:multiLevelType w:val="hybridMultilevel"/>
    <w:tmpl w:val="82CE9846"/>
    <w:lvl w:ilvl="0" w:tplc="43AC9D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6660040A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B6EE3"/>
    <w:multiLevelType w:val="hybridMultilevel"/>
    <w:tmpl w:val="C0C8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6636C"/>
    <w:multiLevelType w:val="hybridMultilevel"/>
    <w:tmpl w:val="9BEC5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A0D02"/>
    <w:multiLevelType w:val="hybridMultilevel"/>
    <w:tmpl w:val="76D2E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DF240C"/>
    <w:multiLevelType w:val="hybridMultilevel"/>
    <w:tmpl w:val="3DD20F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LockTheme/>
  <w:styleLockQFSet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8B2"/>
    <w:rsid w:val="000113E9"/>
    <w:rsid w:val="00016751"/>
    <w:rsid w:val="000432A6"/>
    <w:rsid w:val="00055A96"/>
    <w:rsid w:val="000561C2"/>
    <w:rsid w:val="00062DD7"/>
    <w:rsid w:val="000708D3"/>
    <w:rsid w:val="00075869"/>
    <w:rsid w:val="00093EEB"/>
    <w:rsid w:val="000A1BE0"/>
    <w:rsid w:val="000A77D3"/>
    <w:rsid w:val="000D6BAD"/>
    <w:rsid w:val="000E31DD"/>
    <w:rsid w:val="000E3626"/>
    <w:rsid w:val="000F265C"/>
    <w:rsid w:val="000F28E2"/>
    <w:rsid w:val="000F34ED"/>
    <w:rsid w:val="000F3651"/>
    <w:rsid w:val="00106AEF"/>
    <w:rsid w:val="001152B0"/>
    <w:rsid w:val="00116D89"/>
    <w:rsid w:val="001233E3"/>
    <w:rsid w:val="00125A66"/>
    <w:rsid w:val="001272DC"/>
    <w:rsid w:val="001366E0"/>
    <w:rsid w:val="00141ECA"/>
    <w:rsid w:val="00145533"/>
    <w:rsid w:val="00157843"/>
    <w:rsid w:val="00161097"/>
    <w:rsid w:val="00161DA0"/>
    <w:rsid w:val="00164349"/>
    <w:rsid w:val="00170D76"/>
    <w:rsid w:val="001715F9"/>
    <w:rsid w:val="0017377C"/>
    <w:rsid w:val="00177500"/>
    <w:rsid w:val="00184368"/>
    <w:rsid w:val="001A07E0"/>
    <w:rsid w:val="001B08A5"/>
    <w:rsid w:val="001C16B8"/>
    <w:rsid w:val="001C27FA"/>
    <w:rsid w:val="001D352C"/>
    <w:rsid w:val="001D3C00"/>
    <w:rsid w:val="001D505C"/>
    <w:rsid w:val="001E19D7"/>
    <w:rsid w:val="001E448B"/>
    <w:rsid w:val="001E576B"/>
    <w:rsid w:val="001F0E41"/>
    <w:rsid w:val="001F4FF7"/>
    <w:rsid w:val="0020109C"/>
    <w:rsid w:val="00210ED9"/>
    <w:rsid w:val="00213311"/>
    <w:rsid w:val="00213485"/>
    <w:rsid w:val="002167A2"/>
    <w:rsid w:val="00224512"/>
    <w:rsid w:val="00250ABA"/>
    <w:rsid w:val="00251ABB"/>
    <w:rsid w:val="00256C40"/>
    <w:rsid w:val="0025799F"/>
    <w:rsid w:val="00267F02"/>
    <w:rsid w:val="002726B1"/>
    <w:rsid w:val="002854F7"/>
    <w:rsid w:val="002961FB"/>
    <w:rsid w:val="002A5942"/>
    <w:rsid w:val="002C125B"/>
    <w:rsid w:val="002C2C88"/>
    <w:rsid w:val="002E199C"/>
    <w:rsid w:val="002E1A14"/>
    <w:rsid w:val="002E5A60"/>
    <w:rsid w:val="00305738"/>
    <w:rsid w:val="00312FAD"/>
    <w:rsid w:val="003171C7"/>
    <w:rsid w:val="003250B3"/>
    <w:rsid w:val="00333234"/>
    <w:rsid w:val="003476CD"/>
    <w:rsid w:val="00350891"/>
    <w:rsid w:val="0035298F"/>
    <w:rsid w:val="0035389A"/>
    <w:rsid w:val="00367E76"/>
    <w:rsid w:val="00373663"/>
    <w:rsid w:val="003749AB"/>
    <w:rsid w:val="00375EA9"/>
    <w:rsid w:val="003875C2"/>
    <w:rsid w:val="00391048"/>
    <w:rsid w:val="003944AC"/>
    <w:rsid w:val="00397285"/>
    <w:rsid w:val="003A7BD3"/>
    <w:rsid w:val="003B2E50"/>
    <w:rsid w:val="003B450F"/>
    <w:rsid w:val="003B455D"/>
    <w:rsid w:val="003C05DD"/>
    <w:rsid w:val="003C2DA2"/>
    <w:rsid w:val="003D019A"/>
    <w:rsid w:val="003D7FD1"/>
    <w:rsid w:val="003E57DC"/>
    <w:rsid w:val="003E7BFB"/>
    <w:rsid w:val="003F2D66"/>
    <w:rsid w:val="004056EA"/>
    <w:rsid w:val="004209E4"/>
    <w:rsid w:val="0042164F"/>
    <w:rsid w:val="00426949"/>
    <w:rsid w:val="00437FBC"/>
    <w:rsid w:val="004415C1"/>
    <w:rsid w:val="00442768"/>
    <w:rsid w:val="00444B19"/>
    <w:rsid w:val="00446200"/>
    <w:rsid w:val="004501AC"/>
    <w:rsid w:val="00451B89"/>
    <w:rsid w:val="004522F3"/>
    <w:rsid w:val="00454228"/>
    <w:rsid w:val="00460AB8"/>
    <w:rsid w:val="0046628E"/>
    <w:rsid w:val="004732E1"/>
    <w:rsid w:val="004906C8"/>
    <w:rsid w:val="004918C8"/>
    <w:rsid w:val="00494693"/>
    <w:rsid w:val="004A03C2"/>
    <w:rsid w:val="004A36A5"/>
    <w:rsid w:val="004A67F7"/>
    <w:rsid w:val="004B0AE1"/>
    <w:rsid w:val="004B244A"/>
    <w:rsid w:val="004D1944"/>
    <w:rsid w:val="004D386E"/>
    <w:rsid w:val="004E52D7"/>
    <w:rsid w:val="004F49C2"/>
    <w:rsid w:val="00501334"/>
    <w:rsid w:val="005148B2"/>
    <w:rsid w:val="005310BE"/>
    <w:rsid w:val="0053258D"/>
    <w:rsid w:val="00532942"/>
    <w:rsid w:val="0054719C"/>
    <w:rsid w:val="00552CFD"/>
    <w:rsid w:val="005546BF"/>
    <w:rsid w:val="0055557B"/>
    <w:rsid w:val="00570D29"/>
    <w:rsid w:val="00571487"/>
    <w:rsid w:val="00575AB6"/>
    <w:rsid w:val="00582CE8"/>
    <w:rsid w:val="00596F6A"/>
    <w:rsid w:val="005A1B92"/>
    <w:rsid w:val="005B6F70"/>
    <w:rsid w:val="005C3539"/>
    <w:rsid w:val="005C743B"/>
    <w:rsid w:val="005F118C"/>
    <w:rsid w:val="005F7894"/>
    <w:rsid w:val="0060016B"/>
    <w:rsid w:val="00624727"/>
    <w:rsid w:val="00640B3B"/>
    <w:rsid w:val="0064297B"/>
    <w:rsid w:val="006471FD"/>
    <w:rsid w:val="006534E5"/>
    <w:rsid w:val="006610AF"/>
    <w:rsid w:val="0066306E"/>
    <w:rsid w:val="00675CBB"/>
    <w:rsid w:val="00680BDC"/>
    <w:rsid w:val="0069330A"/>
    <w:rsid w:val="006A4E9F"/>
    <w:rsid w:val="006B443E"/>
    <w:rsid w:val="006B6704"/>
    <w:rsid w:val="006C098B"/>
    <w:rsid w:val="006C654B"/>
    <w:rsid w:val="006C7E2E"/>
    <w:rsid w:val="006D1004"/>
    <w:rsid w:val="006F0901"/>
    <w:rsid w:val="006F0F2B"/>
    <w:rsid w:val="006F369A"/>
    <w:rsid w:val="006F3B86"/>
    <w:rsid w:val="006F5E3F"/>
    <w:rsid w:val="007101A1"/>
    <w:rsid w:val="0071282F"/>
    <w:rsid w:val="00717176"/>
    <w:rsid w:val="00731C99"/>
    <w:rsid w:val="00731E7A"/>
    <w:rsid w:val="00745174"/>
    <w:rsid w:val="00746BE7"/>
    <w:rsid w:val="007515A9"/>
    <w:rsid w:val="00754CC1"/>
    <w:rsid w:val="00755B91"/>
    <w:rsid w:val="007677F4"/>
    <w:rsid w:val="00767914"/>
    <w:rsid w:val="00771D02"/>
    <w:rsid w:val="00772998"/>
    <w:rsid w:val="00774A23"/>
    <w:rsid w:val="00775488"/>
    <w:rsid w:val="007772AD"/>
    <w:rsid w:val="0078122A"/>
    <w:rsid w:val="00795283"/>
    <w:rsid w:val="007A2882"/>
    <w:rsid w:val="007B5D8D"/>
    <w:rsid w:val="007B6052"/>
    <w:rsid w:val="007B6DB2"/>
    <w:rsid w:val="007B77C3"/>
    <w:rsid w:val="007C11A7"/>
    <w:rsid w:val="007D0A64"/>
    <w:rsid w:val="007D2E48"/>
    <w:rsid w:val="007D54A9"/>
    <w:rsid w:val="007D683E"/>
    <w:rsid w:val="007D75E7"/>
    <w:rsid w:val="007E6BDB"/>
    <w:rsid w:val="007F0511"/>
    <w:rsid w:val="00853904"/>
    <w:rsid w:val="00876F0C"/>
    <w:rsid w:val="008A080E"/>
    <w:rsid w:val="008C1D72"/>
    <w:rsid w:val="008C5C38"/>
    <w:rsid w:val="008F1300"/>
    <w:rsid w:val="00900E96"/>
    <w:rsid w:val="00911DC8"/>
    <w:rsid w:val="009278E5"/>
    <w:rsid w:val="00960072"/>
    <w:rsid w:val="00960582"/>
    <w:rsid w:val="00967A3F"/>
    <w:rsid w:val="009708C7"/>
    <w:rsid w:val="009A18AC"/>
    <w:rsid w:val="009A38D1"/>
    <w:rsid w:val="009B4AEC"/>
    <w:rsid w:val="009C2432"/>
    <w:rsid w:val="009C6E23"/>
    <w:rsid w:val="009D353D"/>
    <w:rsid w:val="009F1792"/>
    <w:rsid w:val="009F64D7"/>
    <w:rsid w:val="009F78FF"/>
    <w:rsid w:val="00A02FA0"/>
    <w:rsid w:val="00A106CF"/>
    <w:rsid w:val="00A26B9D"/>
    <w:rsid w:val="00A27784"/>
    <w:rsid w:val="00A30637"/>
    <w:rsid w:val="00A3303E"/>
    <w:rsid w:val="00A33319"/>
    <w:rsid w:val="00A476AC"/>
    <w:rsid w:val="00A52069"/>
    <w:rsid w:val="00A56669"/>
    <w:rsid w:val="00A64CD8"/>
    <w:rsid w:val="00A66EB7"/>
    <w:rsid w:val="00A7656A"/>
    <w:rsid w:val="00A91041"/>
    <w:rsid w:val="00A93810"/>
    <w:rsid w:val="00AB20D2"/>
    <w:rsid w:val="00AB7702"/>
    <w:rsid w:val="00AC5948"/>
    <w:rsid w:val="00AC61EA"/>
    <w:rsid w:val="00AC70A7"/>
    <w:rsid w:val="00AE5404"/>
    <w:rsid w:val="00AE6812"/>
    <w:rsid w:val="00AF0C34"/>
    <w:rsid w:val="00B124BD"/>
    <w:rsid w:val="00B12955"/>
    <w:rsid w:val="00B1433A"/>
    <w:rsid w:val="00B145E9"/>
    <w:rsid w:val="00B22D92"/>
    <w:rsid w:val="00B242D6"/>
    <w:rsid w:val="00B35692"/>
    <w:rsid w:val="00B95E98"/>
    <w:rsid w:val="00BA3A8A"/>
    <w:rsid w:val="00BB2AC2"/>
    <w:rsid w:val="00BB6896"/>
    <w:rsid w:val="00BC18B9"/>
    <w:rsid w:val="00BC4C58"/>
    <w:rsid w:val="00BD79EE"/>
    <w:rsid w:val="00BE17A6"/>
    <w:rsid w:val="00BE6AA6"/>
    <w:rsid w:val="00BF0019"/>
    <w:rsid w:val="00C169F5"/>
    <w:rsid w:val="00C442AD"/>
    <w:rsid w:val="00C52601"/>
    <w:rsid w:val="00C6141B"/>
    <w:rsid w:val="00C6479D"/>
    <w:rsid w:val="00C65040"/>
    <w:rsid w:val="00C71769"/>
    <w:rsid w:val="00C71C4B"/>
    <w:rsid w:val="00C74F10"/>
    <w:rsid w:val="00C750B0"/>
    <w:rsid w:val="00C80CE3"/>
    <w:rsid w:val="00C84760"/>
    <w:rsid w:val="00C93216"/>
    <w:rsid w:val="00CA06B1"/>
    <w:rsid w:val="00CA6F4E"/>
    <w:rsid w:val="00CB5954"/>
    <w:rsid w:val="00CC7052"/>
    <w:rsid w:val="00D12743"/>
    <w:rsid w:val="00D14AD6"/>
    <w:rsid w:val="00D3178A"/>
    <w:rsid w:val="00D32AC8"/>
    <w:rsid w:val="00D412CF"/>
    <w:rsid w:val="00D413AB"/>
    <w:rsid w:val="00D429EE"/>
    <w:rsid w:val="00D44017"/>
    <w:rsid w:val="00D476A8"/>
    <w:rsid w:val="00D72EA8"/>
    <w:rsid w:val="00D82488"/>
    <w:rsid w:val="00D84B29"/>
    <w:rsid w:val="00D930F1"/>
    <w:rsid w:val="00D96FA3"/>
    <w:rsid w:val="00DA2E0A"/>
    <w:rsid w:val="00DB165C"/>
    <w:rsid w:val="00DD251C"/>
    <w:rsid w:val="00DF3639"/>
    <w:rsid w:val="00DF71F6"/>
    <w:rsid w:val="00E02D6E"/>
    <w:rsid w:val="00E03ACF"/>
    <w:rsid w:val="00E04A4D"/>
    <w:rsid w:val="00E20D10"/>
    <w:rsid w:val="00E237AE"/>
    <w:rsid w:val="00E25D5D"/>
    <w:rsid w:val="00E309DB"/>
    <w:rsid w:val="00E438C8"/>
    <w:rsid w:val="00E53B06"/>
    <w:rsid w:val="00E56638"/>
    <w:rsid w:val="00E66386"/>
    <w:rsid w:val="00E66BF7"/>
    <w:rsid w:val="00E70507"/>
    <w:rsid w:val="00E73BAF"/>
    <w:rsid w:val="00E97761"/>
    <w:rsid w:val="00EA22DD"/>
    <w:rsid w:val="00EA4D03"/>
    <w:rsid w:val="00EB1A0B"/>
    <w:rsid w:val="00EB1FD7"/>
    <w:rsid w:val="00EB2228"/>
    <w:rsid w:val="00EE54C5"/>
    <w:rsid w:val="00EF7059"/>
    <w:rsid w:val="00F01328"/>
    <w:rsid w:val="00F10DA7"/>
    <w:rsid w:val="00F17EAA"/>
    <w:rsid w:val="00F27BFC"/>
    <w:rsid w:val="00F50431"/>
    <w:rsid w:val="00F51EFE"/>
    <w:rsid w:val="00F607B4"/>
    <w:rsid w:val="00F71723"/>
    <w:rsid w:val="00F80843"/>
    <w:rsid w:val="00F840F0"/>
    <w:rsid w:val="00F851D7"/>
    <w:rsid w:val="00F861BB"/>
    <w:rsid w:val="00F9337C"/>
    <w:rsid w:val="00F93439"/>
    <w:rsid w:val="00F967A9"/>
    <w:rsid w:val="00FA03C0"/>
    <w:rsid w:val="00FA4BC4"/>
    <w:rsid w:val="00FB1D33"/>
    <w:rsid w:val="00FB2C52"/>
    <w:rsid w:val="00FC2BD6"/>
    <w:rsid w:val="00FC5081"/>
    <w:rsid w:val="00FC541B"/>
    <w:rsid w:val="00FC560A"/>
    <w:rsid w:val="00FD6262"/>
    <w:rsid w:val="00FE303D"/>
    <w:rsid w:val="00F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73116"/>
  <w15:docId w15:val="{AA04F9C3-6B38-43DB-A0F4-D5DADB3C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Times New Roman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1C7"/>
    <w:rPr>
      <w:sz w:val="18"/>
      <w:lang w:eastAsia="en-US"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DB165C"/>
    <w:pPr>
      <w:spacing w:before="200" w:after="200"/>
      <w:outlineLvl w:val="0"/>
    </w:pPr>
    <w:rPr>
      <w:color w:val="000000"/>
      <w:spacing w:val="5"/>
      <w:sz w:val="72"/>
      <w:szCs w:val="7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locked/>
    <w:rsid w:val="0055557B"/>
    <w:pPr>
      <w:shd w:val="clear" w:color="auto" w:fill="000000" w:themeFill="text1"/>
      <w:spacing w:before="200" w:after="200"/>
      <w:outlineLvl w:val="1"/>
    </w:pPr>
    <w:rPr>
      <w:color w:val="FFFFFF" w:themeColor="background1"/>
      <w:spacing w:val="20"/>
      <w:sz w:val="26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locked/>
    <w:rsid w:val="00DA2E0A"/>
    <w:pPr>
      <w:spacing w:before="200" w:after="200"/>
      <w:ind w:left="360"/>
      <w:outlineLvl w:val="2"/>
    </w:pPr>
    <w:rPr>
      <w:b/>
      <w:iCs/>
      <w:spacing w:val="5"/>
      <w:szCs w:val="18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locked/>
    <w:rsid w:val="00E53B06"/>
    <w:pPr>
      <w:spacing w:before="200" w:after="200"/>
      <w:ind w:left="360"/>
      <w:jc w:val="center"/>
      <w:outlineLvl w:val="3"/>
    </w:pPr>
    <w:rPr>
      <w:b/>
      <w:bCs/>
      <w:spacing w:val="5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94693"/>
    <w:pPr>
      <w:spacing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9469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94693"/>
    <w:pPr>
      <w:outlineLvl w:val="6"/>
    </w:pPr>
    <w:rPr>
      <w:b/>
      <w:bCs/>
      <w:i/>
      <w:iCs/>
      <w:color w:val="5A5A5A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94693"/>
    <w:pPr>
      <w:outlineLvl w:val="7"/>
    </w:pPr>
    <w:rPr>
      <w:b/>
      <w:bCs/>
      <w:color w:val="7F7F7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94693"/>
    <w:pPr>
      <w:spacing w:line="271" w:lineRule="auto"/>
      <w:outlineLvl w:val="8"/>
    </w:pPr>
    <w:rPr>
      <w:b/>
      <w:bCs/>
      <w:i/>
      <w:iCs/>
      <w:color w:val="7F7F7F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C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C40"/>
  </w:style>
  <w:style w:type="paragraph" w:styleId="Footer">
    <w:name w:val="footer"/>
    <w:basedOn w:val="Normal"/>
    <w:link w:val="FooterChar"/>
    <w:uiPriority w:val="99"/>
    <w:unhideWhenUsed/>
    <w:rsid w:val="004B24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44A"/>
  </w:style>
  <w:style w:type="character" w:styleId="PlaceholderText">
    <w:name w:val="Placeholder Text"/>
    <w:basedOn w:val="DefaultParagraphFont"/>
    <w:uiPriority w:val="99"/>
    <w:semiHidden/>
    <w:rsid w:val="00B22D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D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94693"/>
    <w:pPr>
      <w:spacing w:after="210" w:line="210" w:lineRule="atLeast"/>
      <w:jc w:val="both"/>
    </w:pPr>
    <w:rPr>
      <w:rFonts w:ascii="Times New Roman" w:hAnsi="Times New Roman"/>
      <w:sz w:val="17"/>
      <w:szCs w:val="17"/>
    </w:rPr>
  </w:style>
  <w:style w:type="character" w:customStyle="1" w:styleId="Heading1Char">
    <w:name w:val="Heading 1 Char"/>
    <w:basedOn w:val="DefaultParagraphFont"/>
    <w:link w:val="Heading1"/>
    <w:uiPriority w:val="9"/>
    <w:rsid w:val="00DB165C"/>
    <w:rPr>
      <w:color w:val="000000"/>
      <w:spacing w:val="5"/>
      <w:sz w:val="72"/>
      <w:szCs w:val="7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55557B"/>
    <w:rPr>
      <w:color w:val="FFFFFF" w:themeColor="background1"/>
      <w:spacing w:val="20"/>
      <w:sz w:val="26"/>
      <w:szCs w:val="28"/>
      <w:shd w:val="clear" w:color="auto" w:fill="000000" w:themeFill="text1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A2E0A"/>
    <w:rPr>
      <w:b/>
      <w:iCs/>
      <w:spacing w:val="5"/>
      <w:sz w:val="18"/>
      <w:szCs w:val="18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E53B06"/>
    <w:rPr>
      <w:b/>
      <w:bCs/>
      <w:spacing w:val="5"/>
      <w:sz w:val="18"/>
      <w:szCs w:val="24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FA3"/>
    <w:rPr>
      <w:rFonts w:ascii="Verdana" w:hAnsi="Verdana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FA3"/>
    <w:rPr>
      <w:rFonts w:ascii="Verdana" w:hAnsi="Verdana"/>
      <w:b/>
      <w:bCs/>
      <w:color w:val="595959"/>
      <w:spacing w:val="5"/>
      <w:sz w:val="20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FA3"/>
    <w:rPr>
      <w:rFonts w:ascii="Verdana" w:hAnsi="Verdana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FA3"/>
    <w:rPr>
      <w:rFonts w:ascii="Verdana" w:hAnsi="Verdana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FA3"/>
    <w:rPr>
      <w:rFonts w:ascii="Verdana" w:hAnsi="Verdana"/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494693"/>
    <w:pPr>
      <w:spacing w:after="300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D96FA3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494693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96FA3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semiHidden/>
    <w:qFormat/>
    <w:rsid w:val="00494693"/>
    <w:rPr>
      <w:b/>
      <w:bCs/>
    </w:rPr>
  </w:style>
  <w:style w:type="character" w:styleId="Emphasis">
    <w:name w:val="Emphasis"/>
    <w:uiPriority w:val="20"/>
    <w:qFormat/>
    <w:rsid w:val="00494693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94693"/>
  </w:style>
  <w:style w:type="paragraph" w:styleId="ListParagraph">
    <w:name w:val="List Paragraph"/>
    <w:basedOn w:val="Normal"/>
    <w:uiPriority w:val="34"/>
    <w:qFormat/>
    <w:rsid w:val="004946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49469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96FA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9469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96FA3"/>
    <w:rPr>
      <w:i/>
      <w:iCs/>
    </w:rPr>
  </w:style>
  <w:style w:type="character" w:styleId="SubtleEmphasis">
    <w:name w:val="Subtle Emphasis"/>
    <w:uiPriority w:val="19"/>
    <w:qFormat/>
    <w:rsid w:val="00494693"/>
    <w:rPr>
      <w:i/>
      <w:iCs/>
    </w:rPr>
  </w:style>
  <w:style w:type="character" w:styleId="IntenseEmphasis">
    <w:name w:val="Intense Emphasis"/>
    <w:uiPriority w:val="21"/>
    <w:semiHidden/>
    <w:qFormat/>
    <w:rsid w:val="0049469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semiHidden/>
    <w:qFormat/>
    <w:rsid w:val="00494693"/>
    <w:rPr>
      <w:smallCaps/>
    </w:rPr>
  </w:style>
  <w:style w:type="character" w:styleId="IntenseReference">
    <w:name w:val="Intense Reference"/>
    <w:uiPriority w:val="32"/>
    <w:semiHidden/>
    <w:qFormat/>
    <w:rsid w:val="00494693"/>
    <w:rPr>
      <w:b/>
      <w:bCs/>
      <w:smallCaps/>
    </w:rPr>
  </w:style>
  <w:style w:type="character" w:styleId="BookTitle">
    <w:name w:val="Book Title"/>
    <w:basedOn w:val="DefaultParagraphFont"/>
    <w:uiPriority w:val="33"/>
    <w:semiHidden/>
    <w:qFormat/>
    <w:rsid w:val="00494693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4693"/>
    <w:pPr>
      <w:outlineLvl w:val="9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0F265C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F265C"/>
    <w:rPr>
      <w:rFonts w:ascii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3EEB"/>
    <w:rPr>
      <w:color w:val="5F5F5F"/>
      <w:u w:val="single"/>
    </w:rPr>
  </w:style>
  <w:style w:type="paragraph" w:customStyle="1" w:styleId="UoNStyles">
    <w:name w:val="UoNStyles"/>
    <w:basedOn w:val="Normal"/>
    <w:link w:val="UoNStylesChar"/>
    <w:rsid w:val="00D96FA3"/>
  </w:style>
  <w:style w:type="character" w:customStyle="1" w:styleId="UoNStylesChar">
    <w:name w:val="UoNStyles Char"/>
    <w:basedOn w:val="DefaultParagraphFont"/>
    <w:link w:val="UoNStyles"/>
    <w:rsid w:val="00D96FA3"/>
  </w:style>
  <w:style w:type="paragraph" w:customStyle="1" w:styleId="Intro">
    <w:name w:val="Intro"/>
    <w:basedOn w:val="Normal"/>
    <w:qFormat/>
    <w:rsid w:val="00F93439"/>
    <w:rPr>
      <w:b/>
    </w:rPr>
  </w:style>
  <w:style w:type="table" w:styleId="TableGrid">
    <w:name w:val="Table Grid"/>
    <w:basedOn w:val="TableNormal"/>
    <w:locked/>
    <w:rsid w:val="00BC4C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A3303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76CD"/>
    <w:pPr>
      <w:tabs>
        <w:tab w:val="left" w:pos="660"/>
        <w:tab w:val="right" w:leader="dot" w:pos="10327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F3639"/>
    <w:pPr>
      <w:tabs>
        <w:tab w:val="right" w:leader="dot" w:pos="10327"/>
      </w:tabs>
      <w:spacing w:after="100"/>
      <w:ind w:left="1418" w:hanging="349"/>
    </w:pPr>
  </w:style>
  <w:style w:type="paragraph" w:customStyle="1" w:styleId="Style1">
    <w:name w:val="Style1"/>
    <w:basedOn w:val="Heading2"/>
    <w:link w:val="Style1Char"/>
    <w:qFormat/>
    <w:rsid w:val="00397285"/>
    <w:pPr>
      <w:numPr>
        <w:ilvl w:val="1"/>
      </w:numPr>
      <w:shd w:val="clear" w:color="auto" w:fill="A6A6A6" w:themeFill="background1" w:themeFillShade="A6"/>
    </w:pPr>
    <w:rPr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A03C2"/>
    <w:rPr>
      <w:sz w:val="16"/>
      <w:szCs w:val="16"/>
    </w:rPr>
  </w:style>
  <w:style w:type="character" w:customStyle="1" w:styleId="Style1Char">
    <w:name w:val="Style1 Char"/>
    <w:basedOn w:val="Heading2Char"/>
    <w:link w:val="Style1"/>
    <w:rsid w:val="00397285"/>
    <w:rPr>
      <w:color w:val="FFFFFF" w:themeColor="background1"/>
      <w:spacing w:val="20"/>
      <w:sz w:val="18"/>
      <w:szCs w:val="28"/>
      <w:shd w:val="clear" w:color="auto" w:fill="A6A6A6" w:themeFill="background1" w:themeFillShade="A6"/>
      <w:lang w:eastAsia="en-US" w:bidi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3C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3C2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3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3C2"/>
    <w:rPr>
      <w:b/>
      <w:bCs/>
      <w:lang w:eastAsia="en-US" w:bidi="en-US"/>
    </w:rPr>
  </w:style>
  <w:style w:type="paragraph" w:styleId="BodyText2">
    <w:name w:val="Body Text 2"/>
    <w:basedOn w:val="Normal"/>
    <w:link w:val="BodyText2Char"/>
    <w:rsid w:val="00BF0019"/>
    <w:pPr>
      <w:jc w:val="both"/>
    </w:pPr>
    <w:rPr>
      <w:rFonts w:ascii="Times New Roman" w:hAnsi="Times New Roman"/>
      <w:color w:val="0000FF"/>
      <w:sz w:val="24"/>
      <w:lang w:eastAsia="zh-CN" w:bidi="ar-SA"/>
    </w:rPr>
  </w:style>
  <w:style w:type="character" w:customStyle="1" w:styleId="BodyText2Char">
    <w:name w:val="Body Text 2 Char"/>
    <w:basedOn w:val="DefaultParagraphFont"/>
    <w:link w:val="BodyText2"/>
    <w:rsid w:val="00BF0019"/>
    <w:rPr>
      <w:rFonts w:ascii="Times New Roman" w:hAnsi="Times New Roman"/>
      <w:color w:val="0000FF"/>
      <w:sz w:val="24"/>
      <w:lang w:eastAsia="zh-CN"/>
    </w:rPr>
  </w:style>
  <w:style w:type="paragraph" w:styleId="BlockText">
    <w:name w:val="Block Text"/>
    <w:basedOn w:val="Normal"/>
    <w:rsid w:val="00BF0019"/>
    <w:pPr>
      <w:spacing w:before="120"/>
      <w:ind w:left="-142" w:right="-240"/>
      <w:jc w:val="both"/>
    </w:pPr>
    <w:rPr>
      <w:sz w:val="20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F0019"/>
    <w:rPr>
      <w:sz w:val="18"/>
      <w:lang w:eastAsia="en-US" w:bidi="en-US"/>
    </w:rPr>
  </w:style>
  <w:style w:type="paragraph" w:customStyle="1" w:styleId="Default">
    <w:name w:val="Default"/>
    <w:rsid w:val="006534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60A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13007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1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17711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0802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8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9483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825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28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4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17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20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85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100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854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91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2272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120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7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788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006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9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2046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2599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65460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74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67438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49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2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2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86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27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589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977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0115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80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44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2346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8492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608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89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2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34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ment%20Department\3.%20Knowledge%20Base\1.%20Templates\Corprate%20Stationery\Policy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1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7C9AB8DCA642A3249ECD5F4CED96" ma:contentTypeVersion="12" ma:contentTypeDescription="Create a new document." ma:contentTypeScope="" ma:versionID="38fa442a7681e1c82b842c3fbe061542">
  <xsd:schema xmlns:xsd="http://www.w3.org/2001/XMLSchema" xmlns:xs="http://www.w3.org/2001/XMLSchema" xmlns:p="http://schemas.microsoft.com/office/2006/metadata/properties" xmlns:ns2="08e079dd-9e28-44c8-a50b-4d24c15925ca" xmlns:ns3="228f80bf-2fee-44f1-a5bd-d27b7f33eb0b" targetNamespace="http://schemas.microsoft.com/office/2006/metadata/properties" ma:root="true" ma:fieldsID="c3a38e9f194deaceb5f7cd00e715b3d5" ns2:_="" ns3:_="">
    <xsd:import namespace="08e079dd-9e28-44c8-a50b-4d24c15925ca"/>
    <xsd:import namespace="228f80bf-2fee-44f1-a5bd-d27b7f33e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079dd-9e28-44c8-a50b-4d24c1592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f80bf-2fee-44f1-a5bd-d27b7f33e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4BB372-CE23-4FA1-9088-F607DCBF3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079dd-9e28-44c8-a50b-4d24c15925ca"/>
    <ds:schemaRef ds:uri="228f80bf-2fee-44f1-a5bd-d27b7f33e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5F8CE8-9D3B-4F70-985A-6AD4A13E2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426A-9628-423C-8690-EB48E6CE9C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36B0F62-D4A1-44EE-9869-E0E742C1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Policy Document</Template>
  <TotalTime>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name</vt:lpstr>
    </vt:vector>
  </TitlesOfParts>
  <Company>The University of Nottingham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name</dc:title>
  <dc:creator>bbzjt3</dc:creator>
  <cp:lastModifiedBy>Louise Rowley</cp:lastModifiedBy>
  <cp:revision>11</cp:revision>
  <cp:lastPrinted>2010-02-04T13:07:00Z</cp:lastPrinted>
  <dcterms:created xsi:type="dcterms:W3CDTF">2017-10-31T11:52:00Z</dcterms:created>
  <dcterms:modified xsi:type="dcterms:W3CDTF">2021-03-25T11:47:00Z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7d098f-2640-4837-b575-e0be04df0525_Enabled">
    <vt:lpwstr>True</vt:lpwstr>
  </property>
  <property fmtid="{D5CDD505-2E9C-101B-9397-08002B2CF9AE}" pid="3" name="MSIP_Label_b47d098f-2640-4837-b575-e0be04df0525_SiteId">
    <vt:lpwstr>98f1bb3a-5efa-4782-88ba-bd897db60e62</vt:lpwstr>
  </property>
  <property fmtid="{D5CDD505-2E9C-101B-9397-08002B2CF9AE}" pid="4" name="MSIP_Label_b47d098f-2640-4837-b575-e0be04df0525_Owner">
    <vt:lpwstr>786372@derby.ac.uk</vt:lpwstr>
  </property>
  <property fmtid="{D5CDD505-2E9C-101B-9397-08002B2CF9AE}" pid="5" name="MSIP_Label_b47d098f-2640-4837-b575-e0be04df0525_SetDate">
    <vt:lpwstr>2018-07-12T12:28:55.8977707Z</vt:lpwstr>
  </property>
  <property fmtid="{D5CDD505-2E9C-101B-9397-08002B2CF9AE}" pid="6" name="MSIP_Label_b47d098f-2640-4837-b575-e0be04df0525_Name">
    <vt:lpwstr>Internal</vt:lpwstr>
  </property>
  <property fmtid="{D5CDD505-2E9C-101B-9397-08002B2CF9AE}" pid="7" name="MSIP_Label_b47d098f-2640-4837-b575-e0be04df0525_Application">
    <vt:lpwstr>Microsoft Azure Information Protection</vt:lpwstr>
  </property>
  <property fmtid="{D5CDD505-2E9C-101B-9397-08002B2CF9AE}" pid="8" name="MSIP_Label_b47d098f-2640-4837-b575-e0be04df0525_Extended_MSFT_Method">
    <vt:lpwstr>Automatic</vt:lpwstr>
  </property>
  <property fmtid="{D5CDD505-2E9C-101B-9397-08002B2CF9AE}" pid="9" name="MSIP_Label_501a0944-9d81-4c75-b857-2ec7863455b7_Enabled">
    <vt:lpwstr>True</vt:lpwstr>
  </property>
  <property fmtid="{D5CDD505-2E9C-101B-9397-08002B2CF9AE}" pid="10" name="MSIP_Label_501a0944-9d81-4c75-b857-2ec7863455b7_SiteId">
    <vt:lpwstr>98f1bb3a-5efa-4782-88ba-bd897db60e62</vt:lpwstr>
  </property>
  <property fmtid="{D5CDD505-2E9C-101B-9397-08002B2CF9AE}" pid="11" name="MSIP_Label_501a0944-9d81-4c75-b857-2ec7863455b7_Owner">
    <vt:lpwstr>786372@derby.ac.uk</vt:lpwstr>
  </property>
  <property fmtid="{D5CDD505-2E9C-101B-9397-08002B2CF9AE}" pid="12" name="MSIP_Label_501a0944-9d81-4c75-b857-2ec7863455b7_SetDate">
    <vt:lpwstr>2018-07-12T12:28:55.8977707Z</vt:lpwstr>
  </property>
  <property fmtid="{D5CDD505-2E9C-101B-9397-08002B2CF9AE}" pid="13" name="MSIP_Label_501a0944-9d81-4c75-b857-2ec7863455b7_Name">
    <vt:lpwstr>Internal with visible marking</vt:lpwstr>
  </property>
  <property fmtid="{D5CDD505-2E9C-101B-9397-08002B2CF9AE}" pid="14" name="MSIP_Label_501a0944-9d81-4c75-b857-2ec7863455b7_Application">
    <vt:lpwstr>Microsoft Azure Information Protection</vt:lpwstr>
  </property>
  <property fmtid="{D5CDD505-2E9C-101B-9397-08002B2CF9AE}" pid="15" name="MSIP_Label_501a0944-9d81-4c75-b857-2ec7863455b7_Parent">
    <vt:lpwstr>b47d098f-2640-4837-b575-e0be04df0525</vt:lpwstr>
  </property>
  <property fmtid="{D5CDD505-2E9C-101B-9397-08002B2CF9AE}" pid="16" name="MSIP_Label_501a0944-9d81-4c75-b857-2ec7863455b7_Extended_MSFT_Method">
    <vt:lpwstr>Automatic</vt:lpwstr>
  </property>
  <property fmtid="{D5CDD505-2E9C-101B-9397-08002B2CF9AE}" pid="17" name="Sensitivity">
    <vt:lpwstr>Internal Internal with visible marking</vt:lpwstr>
  </property>
  <property fmtid="{D5CDD505-2E9C-101B-9397-08002B2CF9AE}" pid="18" name="ContentTypeId">
    <vt:lpwstr>0x01010083947C9AB8DCA642A3249ECD5F4CED96</vt:lpwstr>
  </property>
</Properties>
</file>